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68BB7A1C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</w:r>
      <w:r w:rsidR="0018107C" w:rsidRPr="0018107C">
        <w:rPr>
          <w:b/>
          <w:i/>
          <w:sz w:val="28"/>
        </w:rPr>
        <w:t>R5-234384</w:t>
      </w:r>
      <w:bookmarkStart w:id="1" w:name="_GoBack"/>
      <w:bookmarkEnd w:id="1"/>
    </w:p>
    <w:p w14:paraId="4BD5D325" w14:textId="4E58EA59" w:rsidR="00E61721" w:rsidRPr="0022434D" w:rsidRDefault="00233CAA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August 21st – August 25</w:t>
      </w:r>
      <w:r w:rsidR="0022434D">
        <w:rPr>
          <w:b/>
          <w:noProof/>
          <w:sz w:val="24"/>
        </w:rPr>
        <w:t>th,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7B74204" w:rsidR="00E61721" w:rsidRDefault="00855FB7" w:rsidP="0018107C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8107C">
              <w:t>NR CA_n2A-n66A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980E9C5" w:rsidR="00E61721" w:rsidRDefault="002C4727" w:rsidP="00233CAA">
            <w:pPr>
              <w:pStyle w:val="CRCoverPage"/>
              <w:spacing w:after="0"/>
              <w:ind w:left="100"/>
            </w:pPr>
            <w:r>
              <w:t>0</w:t>
            </w:r>
            <w:r w:rsidR="00233CAA">
              <w:t>8</w:t>
            </w:r>
            <w:r w:rsidR="00C02C68">
              <w:t>-</w:t>
            </w:r>
            <w:r>
              <w:t>0</w:t>
            </w:r>
            <w:r w:rsidR="00233CAA">
              <w:t>9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9CD7144" w:rsidR="00E61721" w:rsidRDefault="0018107C" w:rsidP="0018107C">
            <w:pPr>
              <w:pStyle w:val="CRCoverPage"/>
              <w:spacing w:after="0"/>
              <w:rPr>
                <w:b/>
                <w:caps/>
              </w:rPr>
            </w:pPr>
            <w:r>
              <w:t>CA_n2A-n66A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0B336" w14:textId="77777777" w:rsidR="00955046" w:rsidRDefault="00955046">
      <w:pPr>
        <w:spacing w:after="0"/>
      </w:pPr>
      <w:r>
        <w:separator/>
      </w:r>
    </w:p>
  </w:endnote>
  <w:endnote w:type="continuationSeparator" w:id="0">
    <w:p w14:paraId="0D5E13DC" w14:textId="77777777" w:rsidR="00955046" w:rsidRDefault="00955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CCD59" w14:textId="77777777" w:rsidR="00955046" w:rsidRDefault="00955046">
      <w:pPr>
        <w:spacing w:after="0"/>
      </w:pPr>
      <w:r>
        <w:separator/>
      </w:r>
    </w:p>
  </w:footnote>
  <w:footnote w:type="continuationSeparator" w:id="0">
    <w:p w14:paraId="5579DE3B" w14:textId="77777777" w:rsidR="00955046" w:rsidRDefault="009550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8107C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046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899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8650BB1-ECFF-4E07-AD50-FB61A8E1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2023-08-09T22:12:00Z</dcterms:created>
  <dcterms:modified xsi:type="dcterms:W3CDTF">2023-08-09T22:12:00Z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